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21" w:rsidRPr="00730EFE" w:rsidRDefault="00063421" w:rsidP="00F3655F">
      <w:pPr>
        <w:jc w:val="center"/>
        <w:rPr>
          <w:b/>
          <w:color w:val="000000"/>
          <w:sz w:val="28"/>
          <w:szCs w:val="28"/>
        </w:rPr>
      </w:pPr>
      <w:r w:rsidRPr="00730EFE">
        <w:rPr>
          <w:b/>
          <w:color w:val="000000"/>
          <w:sz w:val="28"/>
          <w:szCs w:val="28"/>
        </w:rPr>
        <w:t xml:space="preserve">Звіт про надходження до </w:t>
      </w:r>
    </w:p>
    <w:p w:rsidR="00063421" w:rsidRPr="00730EFE" w:rsidRDefault="00063421" w:rsidP="00F3655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Запорізької ОДПІ </w:t>
      </w:r>
      <w:r w:rsidRPr="00730EFE">
        <w:rPr>
          <w:b/>
          <w:color w:val="000000"/>
          <w:sz w:val="28"/>
          <w:szCs w:val="28"/>
        </w:rPr>
        <w:t xml:space="preserve">ГУ ДФС у Запорізькій області </w:t>
      </w:r>
    </w:p>
    <w:p w:rsidR="00063421" w:rsidRPr="00730EFE" w:rsidRDefault="00063421" w:rsidP="00F3655F">
      <w:pPr>
        <w:ind w:firstLine="720"/>
        <w:jc w:val="both"/>
        <w:rPr>
          <w:b/>
          <w:color w:val="000000"/>
          <w:sz w:val="28"/>
          <w:szCs w:val="28"/>
        </w:rPr>
      </w:pPr>
      <w:r w:rsidRPr="00730EFE">
        <w:rPr>
          <w:b/>
          <w:color w:val="000000"/>
          <w:sz w:val="28"/>
          <w:szCs w:val="28"/>
        </w:rPr>
        <w:t>запитів на отримання публічної інформації станом на 01.0</w:t>
      </w:r>
      <w:r>
        <w:rPr>
          <w:b/>
          <w:color w:val="000000"/>
          <w:sz w:val="28"/>
          <w:szCs w:val="28"/>
        </w:rPr>
        <w:t>3</w:t>
      </w:r>
      <w:r w:rsidRPr="00730EFE">
        <w:rPr>
          <w:b/>
          <w:color w:val="000000"/>
          <w:sz w:val="28"/>
          <w:szCs w:val="28"/>
        </w:rPr>
        <w:t>.2016</w:t>
      </w:r>
    </w:p>
    <w:p w:rsidR="00063421" w:rsidRPr="00854470" w:rsidRDefault="00063421" w:rsidP="00F3655F">
      <w:pPr>
        <w:jc w:val="center"/>
        <w:rPr>
          <w:b/>
          <w:color w:val="000000"/>
          <w:sz w:val="28"/>
          <w:szCs w:val="28"/>
        </w:rPr>
      </w:pPr>
    </w:p>
    <w:p w:rsidR="00063421" w:rsidRPr="00854470" w:rsidRDefault="00063421" w:rsidP="00F3655F">
      <w:pPr>
        <w:widowControl w:val="0"/>
        <w:tabs>
          <w:tab w:val="left" w:pos="720"/>
        </w:tabs>
        <w:ind w:firstLine="567"/>
        <w:jc w:val="both"/>
        <w:rPr>
          <w:bCs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 метою забезпечення прозорості та відкритості своєї діяльності, реалізації права кожного на доступ до публічної інформації</w:t>
      </w:r>
      <w:r w:rsidRPr="00854470">
        <w:rPr>
          <w:bCs/>
          <w:color w:val="000000"/>
          <w:sz w:val="28"/>
          <w:szCs w:val="28"/>
        </w:rPr>
        <w:t xml:space="preserve">, </w:t>
      </w:r>
      <w:r w:rsidRPr="00854470">
        <w:rPr>
          <w:color w:val="000000"/>
          <w:sz w:val="28"/>
          <w:szCs w:val="28"/>
        </w:rPr>
        <w:t xml:space="preserve">надання інформації за запитами відповідно до Закону України </w:t>
      </w:r>
      <w:r w:rsidRPr="00854470">
        <w:rPr>
          <w:bCs/>
          <w:color w:val="000000"/>
          <w:sz w:val="28"/>
          <w:szCs w:val="28"/>
        </w:rPr>
        <w:t xml:space="preserve">„Про доступ до публічної інформації” (далі – Закон) </w:t>
      </w:r>
      <w:r>
        <w:rPr>
          <w:bCs/>
          <w:color w:val="000000"/>
          <w:sz w:val="28"/>
          <w:szCs w:val="28"/>
        </w:rPr>
        <w:t xml:space="preserve">Запорізькою ОДПІ </w:t>
      </w:r>
      <w:r w:rsidRPr="00854470">
        <w:rPr>
          <w:color w:val="000000"/>
          <w:sz w:val="28"/>
          <w:szCs w:val="28"/>
        </w:rPr>
        <w:t>ГУ ДФС у Запорізькій області</w:t>
      </w:r>
      <w:r>
        <w:rPr>
          <w:color w:val="000000"/>
          <w:sz w:val="28"/>
          <w:szCs w:val="28"/>
        </w:rPr>
        <w:t xml:space="preserve"> </w:t>
      </w:r>
      <w:r w:rsidRPr="00854470">
        <w:rPr>
          <w:color w:val="000000"/>
          <w:sz w:val="28"/>
          <w:szCs w:val="28"/>
        </w:rPr>
        <w:t xml:space="preserve">забезпечено розгляд документів щодо надання публічної інформації відповідно до Закону, які надійшли поштою, електронною поштою, факсом, телефоном. </w:t>
      </w:r>
    </w:p>
    <w:p w:rsidR="00063421" w:rsidRPr="00854470" w:rsidRDefault="00063421" w:rsidP="00F3655F">
      <w:pPr>
        <w:ind w:firstLine="720"/>
        <w:jc w:val="both"/>
        <w:rPr>
          <w:bCs/>
          <w:color w:val="000000"/>
          <w:sz w:val="28"/>
          <w:szCs w:val="28"/>
        </w:rPr>
      </w:pP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bCs/>
          <w:color w:val="000000"/>
          <w:sz w:val="28"/>
          <w:szCs w:val="28"/>
        </w:rPr>
        <w:t>Так, станом на 01.03.2016 з початку року</w:t>
      </w:r>
      <w:r w:rsidRPr="00854470">
        <w:rPr>
          <w:color w:val="000000"/>
          <w:sz w:val="28"/>
          <w:szCs w:val="28"/>
        </w:rPr>
        <w:t xml:space="preserve">  до </w:t>
      </w:r>
      <w:r>
        <w:rPr>
          <w:color w:val="000000"/>
          <w:sz w:val="28"/>
          <w:szCs w:val="28"/>
        </w:rPr>
        <w:t xml:space="preserve">Запорізької ОДПІ </w:t>
      </w:r>
      <w:r w:rsidRPr="00854470">
        <w:rPr>
          <w:color w:val="000000"/>
          <w:sz w:val="28"/>
          <w:szCs w:val="28"/>
        </w:rPr>
        <w:t>ГУ ДФ</w:t>
      </w:r>
      <w:r>
        <w:rPr>
          <w:color w:val="000000"/>
          <w:sz w:val="28"/>
          <w:szCs w:val="28"/>
        </w:rPr>
        <w:t>С у Запорізькій області  поштою</w:t>
      </w:r>
      <w:r>
        <w:rPr>
          <w:color w:val="000000"/>
          <w:sz w:val="28"/>
          <w:szCs w:val="28"/>
          <w:lang w:val="en-US"/>
        </w:rPr>
        <w:t xml:space="preserve"> </w:t>
      </w:r>
      <w:r w:rsidRPr="00854470">
        <w:rPr>
          <w:color w:val="000000"/>
          <w:sz w:val="28"/>
          <w:szCs w:val="28"/>
        </w:rPr>
        <w:t xml:space="preserve">надійшло </w:t>
      </w:r>
      <w:r>
        <w:rPr>
          <w:color w:val="000000"/>
          <w:sz w:val="28"/>
          <w:szCs w:val="28"/>
        </w:rPr>
        <w:t xml:space="preserve">4 </w:t>
      </w:r>
      <w:r w:rsidRPr="00854470">
        <w:rPr>
          <w:color w:val="000000"/>
          <w:sz w:val="28"/>
          <w:szCs w:val="28"/>
        </w:rPr>
        <w:t>таких</w:t>
      </w:r>
      <w:r>
        <w:rPr>
          <w:color w:val="000000"/>
          <w:sz w:val="28"/>
          <w:szCs w:val="28"/>
        </w:rPr>
        <w:t xml:space="preserve"> документа.</w:t>
      </w: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Проведений аналіз статусу запитувачів свідчить, що до</w:t>
      </w:r>
      <w:r>
        <w:rPr>
          <w:color w:val="000000"/>
          <w:sz w:val="28"/>
          <w:szCs w:val="28"/>
        </w:rPr>
        <w:t xml:space="preserve"> Запорізької ОДПІ </w:t>
      </w:r>
      <w:r w:rsidRPr="008544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ГУ </w:t>
      </w:r>
      <w:r w:rsidRPr="00854470"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ФС у Запорізькій області надійш</w:t>
      </w:r>
      <w:r w:rsidRPr="00854470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</w:t>
      </w:r>
      <w:r w:rsidRPr="008544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запит від фізичн</w:t>
      </w:r>
      <w:r>
        <w:rPr>
          <w:color w:val="000000"/>
          <w:sz w:val="28"/>
          <w:szCs w:val="28"/>
        </w:rPr>
        <w:t xml:space="preserve">ої </w:t>
      </w:r>
      <w:r w:rsidRPr="00854470">
        <w:rPr>
          <w:color w:val="000000"/>
          <w:sz w:val="28"/>
          <w:szCs w:val="28"/>
        </w:rPr>
        <w:t>ос</w:t>
      </w:r>
      <w:r>
        <w:rPr>
          <w:color w:val="000000"/>
          <w:sz w:val="28"/>
          <w:szCs w:val="28"/>
        </w:rPr>
        <w:t>о</w:t>
      </w:r>
      <w:r w:rsidRPr="00854470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и</w:t>
      </w:r>
      <w:r w:rsidRPr="00854470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– від юридичних ос</w:t>
      </w:r>
      <w:r>
        <w:rPr>
          <w:color w:val="000000"/>
          <w:sz w:val="28"/>
          <w:szCs w:val="28"/>
        </w:rPr>
        <w:t xml:space="preserve">іб, 1 – від інших органах виконавчої влади як розпоряднику інформації. </w:t>
      </w:r>
    </w:p>
    <w:p w:rsidR="00063421" w:rsidRPr="00854470" w:rsidRDefault="00063421" w:rsidP="00F3655F">
      <w:pPr>
        <w:ind w:firstLine="54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Запитувачі, зокрема зверталися з проханням надати інформацію щодо:</w:t>
      </w:r>
    </w:p>
    <w:p w:rsidR="00063421" w:rsidRPr="00854470" w:rsidRDefault="00063421" w:rsidP="00F3655F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реєстраційних даних платників податків;</w:t>
      </w:r>
    </w:p>
    <w:p w:rsidR="00063421" w:rsidRPr="00854470" w:rsidRDefault="00063421" w:rsidP="00F3655F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діяльності  підприємств;</w:t>
      </w:r>
    </w:p>
    <w:p w:rsidR="00063421" w:rsidRPr="00854470" w:rsidRDefault="00063421" w:rsidP="00F3655F">
      <w:pPr>
        <w:pStyle w:val="NormalWeb"/>
        <w:spacing w:before="0" w:after="0"/>
        <w:ind w:firstLine="540"/>
        <w:jc w:val="both"/>
        <w:rPr>
          <w:color w:val="000000"/>
          <w:sz w:val="28"/>
          <w:szCs w:val="28"/>
          <w:lang w:val="uk-UA"/>
        </w:rPr>
      </w:pPr>
      <w:r w:rsidRPr="00854470">
        <w:rPr>
          <w:color w:val="000000"/>
          <w:sz w:val="28"/>
          <w:szCs w:val="28"/>
          <w:lang w:val="uk-UA"/>
        </w:rPr>
        <w:t>- відомостей про третіх осіб;</w:t>
      </w:r>
    </w:p>
    <w:p w:rsidR="00063421" w:rsidRPr="00854470" w:rsidRDefault="00063421" w:rsidP="00F3655F">
      <w:pPr>
        <w:rPr>
          <w:b/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        - іншу податкову інформацію.</w:t>
      </w: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>За наслідками розгляду запитів:</w:t>
      </w:r>
    </w:p>
    <w:p w:rsidR="00063421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по </w:t>
      </w:r>
      <w:r>
        <w:rPr>
          <w:color w:val="000000"/>
          <w:sz w:val="28"/>
          <w:szCs w:val="28"/>
        </w:rPr>
        <w:t>2</w:t>
      </w:r>
      <w:r w:rsidRPr="00854470">
        <w:rPr>
          <w:color w:val="000000"/>
          <w:sz w:val="28"/>
          <w:szCs w:val="28"/>
        </w:rPr>
        <w:t xml:space="preserve"> запитах на інформацію було надано роз’яснення, що інформація, яка запитувалась, належить до категорії інформації з обмеженим доступом;</w:t>
      </w: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-1 запит було надіслано розпоряднику інформації;</w:t>
      </w:r>
    </w:p>
    <w:p w:rsidR="00063421" w:rsidRPr="00854470" w:rsidRDefault="00063421" w:rsidP="00F3655F">
      <w:pPr>
        <w:ind w:firstLine="720"/>
        <w:jc w:val="both"/>
        <w:rPr>
          <w:color w:val="000000"/>
          <w:sz w:val="28"/>
          <w:szCs w:val="28"/>
        </w:rPr>
      </w:pPr>
      <w:r w:rsidRPr="00854470">
        <w:rPr>
          <w:color w:val="000000"/>
          <w:sz w:val="28"/>
          <w:szCs w:val="28"/>
        </w:rPr>
        <w:t xml:space="preserve">- на </w:t>
      </w:r>
      <w:r>
        <w:rPr>
          <w:color w:val="000000"/>
          <w:sz w:val="28"/>
          <w:szCs w:val="28"/>
        </w:rPr>
        <w:t>1</w:t>
      </w:r>
      <w:r w:rsidRPr="00854470">
        <w:rPr>
          <w:color w:val="000000"/>
          <w:sz w:val="28"/>
          <w:szCs w:val="28"/>
        </w:rPr>
        <w:t xml:space="preserve"> запит надано інформацію</w:t>
      </w:r>
      <w:r>
        <w:rPr>
          <w:color w:val="000000"/>
          <w:sz w:val="28"/>
          <w:szCs w:val="28"/>
        </w:rPr>
        <w:t>.</w:t>
      </w:r>
    </w:p>
    <w:p w:rsidR="00063421" w:rsidRPr="00854470" w:rsidRDefault="00063421" w:rsidP="00F3655F">
      <w:pPr>
        <w:jc w:val="both"/>
        <w:rPr>
          <w:b/>
          <w:color w:val="000000"/>
          <w:sz w:val="28"/>
          <w:szCs w:val="28"/>
        </w:rPr>
      </w:pPr>
    </w:p>
    <w:p w:rsidR="00063421" w:rsidRPr="00854470" w:rsidRDefault="00063421" w:rsidP="00F3655F">
      <w:pPr>
        <w:jc w:val="center"/>
        <w:rPr>
          <w:b/>
          <w:color w:val="000000"/>
          <w:sz w:val="28"/>
          <w:szCs w:val="28"/>
        </w:rPr>
      </w:pPr>
    </w:p>
    <w:p w:rsidR="00063421" w:rsidRPr="00C77A85" w:rsidRDefault="00063421" w:rsidP="00F3655F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b/>
          <w:color w:val="000000"/>
          <w:sz w:val="28"/>
          <w:szCs w:val="28"/>
          <w:u w:val="single"/>
        </w:rPr>
        <w:t>До уваги запитувачів.</w:t>
      </w:r>
      <w:r w:rsidRPr="00C77A85">
        <w:rPr>
          <w:color w:val="000000"/>
          <w:sz w:val="28"/>
          <w:szCs w:val="28"/>
        </w:rPr>
        <w:t xml:space="preserve"> З моменту набрання чинності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 можна визначити основні  аспекти реалізації цього Закону, які заслуговують до уваги читачів:</w:t>
      </w:r>
    </w:p>
    <w:p w:rsidR="00063421" w:rsidRPr="00C77A85" w:rsidRDefault="00063421" w:rsidP="00F3655F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1. Запитувачі інформації ототожнюють такі поняття як запит на отримання публічної інформації, звернення, надання податкової консультації, а також консультації з питань практичного застосування окремих норм законодавства України з питань державної митної справи,при цьому дані категорії звернень є різними за наступними ознаками: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правовими підставами; 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визначенням понять;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формами; 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строком розгляду; 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змістом;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вимогами оформлення;</w:t>
      </w:r>
    </w:p>
    <w:p w:rsidR="00063421" w:rsidRPr="00C77A85" w:rsidRDefault="00063421" w:rsidP="00F3655F">
      <w:pPr>
        <w:numPr>
          <w:ilvl w:val="0"/>
          <w:numId w:val="1"/>
        </w:numPr>
        <w:tabs>
          <w:tab w:val="left" w:pos="0"/>
        </w:tabs>
        <w:suppressAutoHyphens/>
        <w:ind w:left="0"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>оплатністю  тощо.</w:t>
      </w:r>
    </w:p>
    <w:p w:rsidR="00063421" w:rsidRPr="00C77A85" w:rsidRDefault="00063421" w:rsidP="00F3655F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2. Згідно із частиною другою статті 2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 цей Закон не поширюється на відносини у сфері звернень громадян, які регулюються спеціальним законом, а саме Законом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звернення громадян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 xml:space="preserve">. </w:t>
      </w:r>
    </w:p>
    <w:p w:rsidR="00063421" w:rsidRPr="00C77A85" w:rsidRDefault="00063421" w:rsidP="00F3655F">
      <w:pPr>
        <w:ind w:firstLine="567"/>
        <w:jc w:val="both"/>
        <w:rPr>
          <w:color w:val="000000"/>
          <w:sz w:val="28"/>
          <w:szCs w:val="28"/>
        </w:rPr>
      </w:pPr>
      <w:r w:rsidRPr="00C77A85">
        <w:rPr>
          <w:color w:val="000000"/>
          <w:sz w:val="28"/>
          <w:szCs w:val="28"/>
        </w:rPr>
        <w:t xml:space="preserve">3. Листи, які за змістом є зверненнями громадян (пропозиції, заяви, скарги тощо) мають бути оформлені з дотриманням вимог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звернення громадян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>.</w:t>
      </w:r>
    </w:p>
    <w:p w:rsidR="00063421" w:rsidRPr="00C77A85" w:rsidRDefault="00063421" w:rsidP="00F3655F">
      <w:pPr>
        <w:ind w:firstLine="567"/>
        <w:jc w:val="both"/>
        <w:rPr>
          <w:color w:val="000000"/>
        </w:rPr>
      </w:pPr>
      <w:r w:rsidRPr="00C77A85">
        <w:rPr>
          <w:color w:val="000000"/>
          <w:sz w:val="28"/>
          <w:szCs w:val="28"/>
        </w:rPr>
        <w:t xml:space="preserve">4. Запит на отримання публічної інформації має відповідати вимогам статтей 1 та 19 Закону України </w:t>
      </w:r>
      <w:r w:rsidRPr="00C77A85">
        <w:rPr>
          <w:bCs/>
          <w:color w:val="000000"/>
          <w:sz w:val="28"/>
          <w:szCs w:val="28"/>
        </w:rPr>
        <w:t>„</w:t>
      </w:r>
      <w:r w:rsidRPr="00C77A85">
        <w:rPr>
          <w:color w:val="000000"/>
          <w:sz w:val="28"/>
          <w:szCs w:val="28"/>
        </w:rPr>
        <w:t>Про доступ до публічної інформації</w:t>
      </w:r>
      <w:r w:rsidRPr="00C77A85">
        <w:rPr>
          <w:bCs/>
          <w:color w:val="000000"/>
          <w:sz w:val="28"/>
          <w:szCs w:val="28"/>
        </w:rPr>
        <w:t>”</w:t>
      </w:r>
      <w:r w:rsidRPr="00C77A85">
        <w:rPr>
          <w:color w:val="000000"/>
          <w:sz w:val="28"/>
          <w:szCs w:val="28"/>
        </w:rPr>
        <w:t>.</w:t>
      </w:r>
    </w:p>
    <w:p w:rsidR="00063421" w:rsidRDefault="00063421">
      <w:bookmarkStart w:id="0" w:name="_GoBack"/>
      <w:bookmarkEnd w:id="0"/>
    </w:p>
    <w:sectPr w:rsidR="00063421" w:rsidSect="004F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55F"/>
    <w:rsid w:val="00035556"/>
    <w:rsid w:val="00063421"/>
    <w:rsid w:val="00085638"/>
    <w:rsid w:val="00120E86"/>
    <w:rsid w:val="003A30BF"/>
    <w:rsid w:val="00484ACD"/>
    <w:rsid w:val="00486A29"/>
    <w:rsid w:val="004F68EA"/>
    <w:rsid w:val="00730EFE"/>
    <w:rsid w:val="00854470"/>
    <w:rsid w:val="00872A53"/>
    <w:rsid w:val="009E3DC5"/>
    <w:rsid w:val="00C77A85"/>
    <w:rsid w:val="00EA021D"/>
    <w:rsid w:val="00F36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55F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3655F"/>
    <w:pPr>
      <w:suppressAutoHyphens/>
      <w:spacing w:before="280" w:after="280"/>
    </w:pPr>
    <w:rPr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384</Words>
  <Characters>2189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Анна Владимировна</dc:creator>
  <cp:keywords/>
  <dc:description/>
  <cp:lastModifiedBy>u11-prigoda</cp:lastModifiedBy>
  <cp:revision>5</cp:revision>
  <dcterms:created xsi:type="dcterms:W3CDTF">2016-06-15T14:29:00Z</dcterms:created>
  <dcterms:modified xsi:type="dcterms:W3CDTF">2016-06-22T11:29:00Z</dcterms:modified>
</cp:coreProperties>
</file>